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16D071B0"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1B159E" w:rsidRPr="001B159E">
        <w:rPr>
          <w:rFonts w:ascii="Arial" w:hAnsi="Arial" w:cs="Arial"/>
          <w:b/>
          <w:sz w:val="28"/>
          <w:szCs w:val="28"/>
        </w:rPr>
        <w:t>RP-201753</w:t>
      </w:r>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002D1DF6" w14:textId="1BD7A6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1371">
        <w:rPr>
          <w:rFonts w:ascii="Arial" w:hAnsi="Arial" w:cs="Arial"/>
          <w:lang w:eastAsia="ja-JP"/>
        </w:rPr>
        <w:t>10.8.3.1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3B0924C" w:rsidR="00A76519" w:rsidRPr="008A2332" w:rsidRDefault="005969A7" w:rsidP="00A76519">
            <w:pPr>
              <w:tabs>
                <w:tab w:val="left" w:pos="567"/>
              </w:tabs>
              <w:spacing w:after="0"/>
              <w:rPr>
                <w:rFonts w:ascii="Arial" w:hAnsi="Arial" w:cs="Arial"/>
                <w:lang w:eastAsia="ja-JP"/>
              </w:rPr>
            </w:pPr>
            <w:r w:rsidRPr="005969A7">
              <w:rPr>
                <w:rFonts w:ascii="Arial" w:hAnsi="Arial" w:cs="Arial"/>
                <w:lang w:eastAsia="ja-JP"/>
              </w:rPr>
              <w:t>RP-201248</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1A8A760" w:rsidR="00871653" w:rsidRPr="00A76519" w:rsidRDefault="0060245A" w:rsidP="008836AC">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B22F4" w14:textId="77777777" w:rsidR="003764E9" w:rsidRDefault="003764E9">
      <w:r>
        <w:separator/>
      </w:r>
    </w:p>
  </w:endnote>
  <w:endnote w:type="continuationSeparator" w:id="0">
    <w:p w14:paraId="0CA1A2F9" w14:textId="77777777" w:rsidR="003764E9" w:rsidRDefault="0037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EA8DC" w14:textId="77777777" w:rsidR="003764E9" w:rsidRDefault="003764E9">
      <w:r>
        <w:separator/>
      </w:r>
    </w:p>
  </w:footnote>
  <w:footnote w:type="continuationSeparator" w:id="0">
    <w:p w14:paraId="69C494D9" w14:textId="77777777" w:rsidR="003764E9" w:rsidRDefault="00376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159E"/>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64E9"/>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71CB"/>
    <w:rsid w:val="00540BE9"/>
    <w:rsid w:val="0055346F"/>
    <w:rsid w:val="00555037"/>
    <w:rsid w:val="005579FF"/>
    <w:rsid w:val="005776DD"/>
    <w:rsid w:val="00581E51"/>
    <w:rsid w:val="00582117"/>
    <w:rsid w:val="0058478F"/>
    <w:rsid w:val="005925D4"/>
    <w:rsid w:val="00593315"/>
    <w:rsid w:val="005969A7"/>
    <w:rsid w:val="005976B7"/>
    <w:rsid w:val="005A170D"/>
    <w:rsid w:val="005A6C96"/>
    <w:rsid w:val="005B268E"/>
    <w:rsid w:val="005D0418"/>
    <w:rsid w:val="005E09B0"/>
    <w:rsid w:val="005E1D58"/>
    <w:rsid w:val="0060245A"/>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B7A21-ADFB-405F-8EE9-680B4694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597</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17</cp:revision>
  <dcterms:created xsi:type="dcterms:W3CDTF">2020-09-03T15:52:00Z</dcterms:created>
  <dcterms:modified xsi:type="dcterms:W3CDTF">2020-09-07T14:43:00Z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